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18F16" w14:textId="40F0D8B0" w:rsidR="00023AFD" w:rsidRDefault="00023AFD" w:rsidP="00023A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BARBOUR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fl.1452-3)</w:t>
      </w:r>
    </w:p>
    <w:p w14:paraId="192AFF5C" w14:textId="7F23466B" w:rsidR="00023AFD" w:rsidRDefault="00023AFD" w:rsidP="00023A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 A former coroner.</w:t>
      </w:r>
    </w:p>
    <w:p w14:paraId="21932106" w14:textId="77777777" w:rsidR="00023AFD" w:rsidRDefault="00023AFD" w:rsidP="00023A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66AA4A" w14:textId="77777777" w:rsidR="00023AFD" w:rsidRDefault="00023AFD" w:rsidP="00023A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9F9AD3" w14:textId="07CF0B91" w:rsidR="00023AFD" w:rsidRDefault="00023AFD" w:rsidP="00023A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1452-3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Roll.</w:t>
      </w:r>
    </w:p>
    <w:p w14:paraId="33033E23" w14:textId="77777777" w:rsidR="00023AFD" w:rsidRDefault="00023AFD" w:rsidP="00023A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Northern Genealogist” for 1885 ed. A. Gibbons, F.S.A. </w:t>
      </w:r>
    </w:p>
    <w:p w14:paraId="1E738202" w14:textId="77777777" w:rsidR="00023AFD" w:rsidRDefault="00023AFD" w:rsidP="00023A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p.3)</w:t>
      </w:r>
    </w:p>
    <w:p w14:paraId="504F5088" w14:textId="77777777" w:rsidR="00023AFD" w:rsidRDefault="00023AFD" w:rsidP="00023A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D14807" w14:textId="77777777" w:rsidR="00023AFD" w:rsidRDefault="00023AFD" w:rsidP="00023A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C4E71F" w14:textId="77777777" w:rsidR="00023AFD" w:rsidRPr="008076F4" w:rsidRDefault="00023AFD" w:rsidP="00023A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2021</w:t>
      </w:r>
    </w:p>
    <w:p w14:paraId="4C8151F9" w14:textId="0CE35B0B" w:rsidR="00BA00AB" w:rsidRPr="00023AF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23A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408879" w14:textId="77777777" w:rsidR="00023AFD" w:rsidRDefault="00023AFD" w:rsidP="009139A6">
      <w:r>
        <w:separator/>
      </w:r>
    </w:p>
  </w:endnote>
  <w:endnote w:type="continuationSeparator" w:id="0">
    <w:p w14:paraId="0673BE47" w14:textId="77777777" w:rsidR="00023AFD" w:rsidRDefault="00023A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D1438" w14:textId="77777777" w:rsidR="00023AFD" w:rsidRDefault="00023A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59E74" w14:textId="77777777" w:rsidR="00023AFD" w:rsidRPr="009139A6" w:rsidRDefault="00023AFD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9D230" w14:textId="77777777" w:rsidR="00023AFD" w:rsidRDefault="00023A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329A12" w14:textId="77777777" w:rsidR="00023AFD" w:rsidRDefault="00023AFD" w:rsidP="009139A6">
      <w:r>
        <w:separator/>
      </w:r>
    </w:p>
  </w:footnote>
  <w:footnote w:type="continuationSeparator" w:id="0">
    <w:p w14:paraId="7D21C17F" w14:textId="77777777" w:rsidR="00023AFD" w:rsidRDefault="00023A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E191C" w14:textId="77777777" w:rsidR="00023AFD" w:rsidRDefault="00023A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11A64" w14:textId="77777777" w:rsidR="00023AFD" w:rsidRDefault="00023A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13024" w14:textId="77777777" w:rsidR="00023AFD" w:rsidRDefault="00023A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AFD"/>
    <w:rsid w:val="00023AFD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DCA6A"/>
  <w15:chartTrackingRefBased/>
  <w15:docId w15:val="{4D7432B7-F791-43BF-8205-53A412A0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2021-03-18T18:47:00Z</dcterms:created>
  <dcterms:modified xsi:type="dcterms:W3CDTF">2021-03-18T18:55:00Z</dcterms:modified>
</cp:coreProperties>
</file>